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ED933F" w14:textId="2BD7EB68" w:rsidR="00BA00AB" w:rsidRDefault="0055058D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Sir William CLAXTON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d.ca.1431)</w:t>
      </w:r>
    </w:p>
    <w:p w14:paraId="55E587D9" w14:textId="77777777" w:rsidR="0055058D" w:rsidRDefault="0055058D" w:rsidP="009139A6">
      <w:pPr>
        <w:pStyle w:val="NoSpacing"/>
        <w:rPr>
          <w:rFonts w:cs="Times New Roman"/>
          <w:szCs w:val="24"/>
        </w:rPr>
      </w:pPr>
    </w:p>
    <w:p w14:paraId="5732693D" w14:textId="77777777" w:rsidR="0055058D" w:rsidRDefault="0055058D" w:rsidP="009139A6">
      <w:pPr>
        <w:pStyle w:val="NoSpacing"/>
        <w:rPr>
          <w:rFonts w:cs="Times New Roman"/>
          <w:szCs w:val="24"/>
        </w:rPr>
      </w:pPr>
    </w:p>
    <w:p w14:paraId="3D66EB30" w14:textId="235CF456" w:rsidR="0055058D" w:rsidRDefault="0055058D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20 Apr.1431</w:t>
      </w:r>
      <w:r>
        <w:rPr>
          <w:rFonts w:cs="Times New Roman"/>
          <w:szCs w:val="24"/>
        </w:rPr>
        <w:tab/>
        <w:t xml:space="preserve">Writ of diem </w:t>
      </w:r>
      <w:proofErr w:type="spellStart"/>
      <w:r>
        <w:rPr>
          <w:rFonts w:cs="Times New Roman"/>
          <w:szCs w:val="24"/>
        </w:rPr>
        <w:t>clausit</w:t>
      </w:r>
      <w:proofErr w:type="spellEnd"/>
      <w:r>
        <w:rPr>
          <w:rFonts w:cs="Times New Roman"/>
          <w:szCs w:val="24"/>
        </w:rPr>
        <w:t xml:space="preserve"> extremum to the Escheator of Northumberland.</w:t>
      </w:r>
    </w:p>
    <w:p w14:paraId="325879AD" w14:textId="6E0281E7" w:rsidR="0055058D" w:rsidRDefault="0055058D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(C.F.R. 1430-37 p.3)</w:t>
      </w:r>
    </w:p>
    <w:p w14:paraId="015190B1" w14:textId="77777777" w:rsidR="0055058D" w:rsidRDefault="0055058D" w:rsidP="009139A6">
      <w:pPr>
        <w:pStyle w:val="NoSpacing"/>
        <w:rPr>
          <w:rFonts w:cs="Times New Roman"/>
          <w:szCs w:val="24"/>
        </w:rPr>
      </w:pPr>
    </w:p>
    <w:p w14:paraId="790CC20D" w14:textId="77777777" w:rsidR="0055058D" w:rsidRDefault="0055058D" w:rsidP="009139A6">
      <w:pPr>
        <w:pStyle w:val="NoSpacing"/>
        <w:rPr>
          <w:rFonts w:cs="Times New Roman"/>
          <w:szCs w:val="24"/>
        </w:rPr>
      </w:pPr>
    </w:p>
    <w:p w14:paraId="5C84D969" w14:textId="6D7DC198" w:rsidR="0055058D" w:rsidRDefault="0055058D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28 May 2024</w:t>
      </w:r>
    </w:p>
    <w:p w14:paraId="11B53974" w14:textId="77777777" w:rsidR="0055058D" w:rsidRPr="0055058D" w:rsidRDefault="0055058D" w:rsidP="009139A6">
      <w:pPr>
        <w:pStyle w:val="NoSpacing"/>
        <w:rPr>
          <w:rFonts w:cs="Times New Roman"/>
          <w:szCs w:val="24"/>
        </w:rPr>
      </w:pPr>
    </w:p>
    <w:sectPr w:rsidR="0055058D" w:rsidRPr="0055058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F1D3237" w14:textId="77777777" w:rsidR="0055058D" w:rsidRDefault="0055058D" w:rsidP="009139A6">
      <w:r>
        <w:separator/>
      </w:r>
    </w:p>
  </w:endnote>
  <w:endnote w:type="continuationSeparator" w:id="0">
    <w:p w14:paraId="0D216672" w14:textId="77777777" w:rsidR="0055058D" w:rsidRDefault="0055058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167F5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220544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91A25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DDC09BC" w14:textId="77777777" w:rsidR="0055058D" w:rsidRDefault="0055058D" w:rsidP="009139A6">
      <w:r>
        <w:separator/>
      </w:r>
    </w:p>
  </w:footnote>
  <w:footnote w:type="continuationSeparator" w:id="0">
    <w:p w14:paraId="5D6D368E" w14:textId="77777777" w:rsidR="0055058D" w:rsidRDefault="0055058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6DD58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30281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34893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058D"/>
    <w:rsid w:val="000666E0"/>
    <w:rsid w:val="002510B7"/>
    <w:rsid w:val="00270799"/>
    <w:rsid w:val="0055058D"/>
    <w:rsid w:val="005C130B"/>
    <w:rsid w:val="00626889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A4962F"/>
  <w15:chartTrackingRefBased/>
  <w15:docId w15:val="{073FA860-DAFD-4D50-994F-14F97242CD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23</Words>
  <Characters>133</Characters>
  <Application>Microsoft Office Word</Application>
  <DocSecurity>0</DocSecurity>
  <Lines>1</Lines>
  <Paragraphs>1</Paragraphs>
  <ScaleCrop>false</ScaleCrop>
  <Company/>
  <LinksUpToDate>false</LinksUpToDate>
  <CharactersWithSpaces>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2024-05-28T11:21:00Z</dcterms:created>
  <dcterms:modified xsi:type="dcterms:W3CDTF">2024-05-28T11:23:00Z</dcterms:modified>
</cp:coreProperties>
</file>